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744E" w14:textId="6FF34607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bookmarkStart w:id="0" w:name="_Hlk95221043"/>
      <w:r w:rsidR="00EB2FA3" w:rsidRPr="00982C1C">
        <w:rPr>
          <w:b/>
          <w:sz w:val="24"/>
          <w:lang w:val="en-US"/>
        </w:rPr>
        <w:t xml:space="preserve">Dolby Laboratories Inc., Ericsson LM, Fraunhofer IIS, Huawei Technologies Co Ltd., Nokia Corporation, NTT, Orange, </w:t>
      </w:r>
      <w:r w:rsidR="00B630FC" w:rsidRPr="00B630FC">
        <w:rPr>
          <w:b/>
          <w:sz w:val="24"/>
          <w:lang w:val="en-US"/>
        </w:rPr>
        <w:t>Panasonic Holdings Corporation</w:t>
      </w:r>
      <w:r w:rsidR="00EB2FA3" w:rsidRPr="00982C1C">
        <w:rPr>
          <w:b/>
          <w:sz w:val="24"/>
          <w:lang w:val="en-US"/>
        </w:rPr>
        <w:t xml:space="preserve">, Philips International B.V., </w:t>
      </w:r>
      <w:r w:rsidR="00EB2FA3" w:rsidRPr="00D62FEA">
        <w:rPr>
          <w:b/>
          <w:sz w:val="24"/>
          <w:lang w:val="en-US"/>
        </w:rPr>
        <w:t xml:space="preserve">Qualcomm Incorporated, </w:t>
      </w:r>
      <w:proofErr w:type="spellStart"/>
      <w:r w:rsidR="00EB2FA3" w:rsidRPr="00D62FEA">
        <w:rPr>
          <w:b/>
          <w:sz w:val="24"/>
          <w:lang w:val="en-US"/>
        </w:rPr>
        <w:t>VoiceAge</w:t>
      </w:r>
      <w:proofErr w:type="spellEnd"/>
      <w:r w:rsidR="00EB2FA3" w:rsidRPr="00D62FEA">
        <w:rPr>
          <w:b/>
          <w:sz w:val="24"/>
          <w:lang w:val="en-US"/>
        </w:rPr>
        <w:t xml:space="preserve"> Corporation</w:t>
      </w:r>
      <w:bookmarkEnd w:id="0"/>
    </w:p>
    <w:p w14:paraId="0B76D5E4" w14:textId="24CD722B" w:rsidR="00CA5698" w:rsidRPr="007D19E8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9D2F40" w:rsidRPr="009D2F40">
        <w:rPr>
          <w:rFonts w:cs="Arial"/>
          <w:b/>
          <w:sz w:val="24"/>
          <w:szCs w:val="24"/>
          <w:lang w:eastAsia="ja-JP"/>
        </w:rPr>
        <w:t>Terms of Reference of IVAS Codec Public Collaboration</w:t>
      </w:r>
    </w:p>
    <w:p w14:paraId="68F8418D" w14:textId="77777777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/>
          <w:b/>
          <w:sz w:val="24"/>
          <w:szCs w:val="24"/>
          <w:lang w:val="en-US" w:eastAsia="ja-JP"/>
        </w:rPr>
        <w:t>Information</w:t>
      </w:r>
    </w:p>
    <w:p w14:paraId="16F7A121" w14:textId="4BF80B91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A34257">
        <w:rPr>
          <w:rFonts w:cs="Arial"/>
          <w:b/>
          <w:sz w:val="24"/>
          <w:szCs w:val="24"/>
          <w:lang w:val="en-US" w:eastAsia="ja-JP"/>
        </w:rPr>
        <w:t>7.5</w:t>
      </w:r>
    </w:p>
    <w:p w14:paraId="34ED3FD6" w14:textId="77777777" w:rsidR="00D35AE4" w:rsidRPr="00F53EC8" w:rsidRDefault="00D35AE4" w:rsidP="00190C7D">
      <w:pPr>
        <w:spacing w:after="0"/>
        <w:rPr>
          <w:szCs w:val="24"/>
        </w:rPr>
      </w:pPr>
    </w:p>
    <w:p w14:paraId="0A84B6EA" w14:textId="15CEAF60" w:rsidR="00B94749" w:rsidRDefault="009D2F40" w:rsidP="00806E53">
      <w:bookmarkStart w:id="1" w:name="_Toc332969170"/>
      <w:bookmarkStart w:id="2" w:name="_Toc332971921"/>
      <w:bookmarkStart w:id="3" w:name="_Toc332969171"/>
      <w:bookmarkStart w:id="4" w:name="_Toc332971922"/>
      <w:bookmarkStart w:id="5" w:name="_Toc200460821"/>
      <w:bookmarkStart w:id="6" w:name="_Toc200769164"/>
      <w:bookmarkStart w:id="7" w:name="_Toc200773818"/>
      <w:bookmarkStart w:id="8" w:name="_Toc200773890"/>
      <w:bookmarkStart w:id="9" w:name="_Toc197311359"/>
      <w:bookmarkStart w:id="10" w:name="_Toc23491935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T</w:t>
      </w:r>
      <w:r w:rsidR="005E3B63">
        <w:t xml:space="preserve">he </w:t>
      </w:r>
      <w:r>
        <w:t xml:space="preserve">Terms of Reference of IVAS Codec Public Collaboration are contained in the </w:t>
      </w:r>
      <w:r w:rsidR="005E3B63">
        <w:t>zip archive of th</w:t>
      </w:r>
      <w:r w:rsidR="00255979">
        <w:t>e present</w:t>
      </w:r>
      <w:r w:rsidR="005E3B63">
        <w:t xml:space="preserve"> contribution. </w:t>
      </w:r>
    </w:p>
    <w:p w14:paraId="1C88EE71" w14:textId="77777777" w:rsidR="00B80F7C" w:rsidRDefault="00B80F7C" w:rsidP="00806E53"/>
    <w:bookmarkEnd w:id="9"/>
    <w:bookmarkEnd w:id="10"/>
    <w:p w14:paraId="16F29086" w14:textId="77777777" w:rsidR="002029EE" w:rsidRPr="002029EE" w:rsidRDefault="002029EE" w:rsidP="001F31DA">
      <w:pPr>
        <w:ind w:left="720"/>
      </w:pPr>
    </w:p>
    <w:sectPr w:rsidR="002029EE" w:rsidRPr="002029EE" w:rsidSect="00DF4BC2">
      <w:headerReference w:type="default" r:id="rId11"/>
      <w:headerReference w:type="first" r:id="rId1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F46A" w14:textId="77777777" w:rsidR="00AF4963" w:rsidRDefault="00AF4963">
      <w:r>
        <w:separator/>
      </w:r>
    </w:p>
  </w:endnote>
  <w:endnote w:type="continuationSeparator" w:id="0">
    <w:p w14:paraId="16CCB762" w14:textId="77777777" w:rsidR="00AF4963" w:rsidRDefault="00AF4963">
      <w:r>
        <w:continuationSeparator/>
      </w:r>
    </w:p>
  </w:endnote>
  <w:endnote w:type="continuationNotice" w:id="1">
    <w:p w14:paraId="18578DC2" w14:textId="77777777" w:rsidR="00AF4963" w:rsidRDefault="00AF49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panose1 w:val="020B0504030301020103"/>
    <w:charset w:val="00"/>
    <w:family w:val="swiss"/>
    <w:notTrueType/>
    <w:pitch w:val="variable"/>
    <w:sig w:usb0="A00000FF" w:usb1="5001F8EB" w:usb2="00000030" w:usb3="00000000" w:csb0="000001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72CF" w14:textId="77777777" w:rsidR="00AF4963" w:rsidRDefault="00AF4963">
      <w:r>
        <w:separator/>
      </w:r>
    </w:p>
  </w:footnote>
  <w:footnote w:type="continuationSeparator" w:id="0">
    <w:p w14:paraId="1CDDB304" w14:textId="77777777" w:rsidR="00AF4963" w:rsidRDefault="00AF4963">
      <w:r>
        <w:continuationSeparator/>
      </w:r>
    </w:p>
  </w:footnote>
  <w:footnote w:type="continuationNotice" w:id="1">
    <w:p w14:paraId="5153EBC8" w14:textId="77777777" w:rsidR="00AF4963" w:rsidRDefault="00AF49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81D3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38AF" w14:textId="702699DF" w:rsidR="00756F36" w:rsidRPr="00601FAA" w:rsidRDefault="00A34257" w:rsidP="00601FAA">
    <w:pPr>
      <w:pStyle w:val="Header"/>
      <w:tabs>
        <w:tab w:val="clear" w:pos="9071"/>
        <w:tab w:val="right" w:pos="9631"/>
        <w:tab w:val="left" w:pos="11508"/>
      </w:tabs>
      <w:rPr>
        <w:rFonts w:cs="Arial"/>
        <w:bCs/>
        <w:sz w:val="22"/>
        <w:lang w:val="en-CA"/>
      </w:rPr>
    </w:pPr>
    <w:r w:rsidRPr="00A34257">
      <w:rPr>
        <w:rFonts w:cs="Arial"/>
        <w:b/>
        <w:sz w:val="22"/>
      </w:rPr>
      <w:t>3GPP TSG-SA4 Meeting #119-e</w:t>
    </w:r>
    <w:r w:rsidR="00601FAA">
      <w:rPr>
        <w:rFonts w:ascii="Times New Roman" w:eastAsia="Times New Roman" w:hAnsi="Times New Roman"/>
        <w:sz w:val="24"/>
        <w:szCs w:val="24"/>
        <w:lang w:val="en-CA" w:eastAsia="en-CA"/>
      </w:rPr>
      <w:tab/>
    </w:r>
    <w:r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601FAA" w:rsidRPr="00A34257">
      <w:rPr>
        <w:rFonts w:cs="Arial"/>
        <w:b/>
        <w:sz w:val="22"/>
      </w:rPr>
      <w:t>S4</w:t>
    </w:r>
    <w:r w:rsidRPr="00A34257">
      <w:rPr>
        <w:rFonts w:cs="Arial"/>
        <w:b/>
        <w:sz w:val="22"/>
      </w:rPr>
      <w:t>-220</w:t>
    </w:r>
    <w:r w:rsidR="003F4F77">
      <w:rPr>
        <w:rFonts w:cs="Arial"/>
        <w:b/>
        <w:sz w:val="22"/>
      </w:rPr>
      <w:t>587</w:t>
    </w:r>
    <w:r w:rsidR="00601FAA" w:rsidRPr="002A4A31">
      <w:rPr>
        <w:rFonts w:cs="Arial"/>
        <w:bCs/>
        <w:sz w:val="22"/>
        <w:lang w:val="en-CA"/>
      </w:rPr>
      <w:t xml:space="preserve"> </w:t>
    </w:r>
    <w:r w:rsidR="00601FAA">
      <w:rPr>
        <w:rFonts w:cs="Arial"/>
        <w:sz w:val="22"/>
      </w:rPr>
      <w:br/>
    </w:r>
    <w:r w:rsidRPr="00A34257">
      <w:rPr>
        <w:rFonts w:cs="Arial"/>
        <w:b/>
        <w:sz w:val="22"/>
      </w:rPr>
      <w:t>11 – 20 May 2022</w:t>
    </w:r>
    <w:r w:rsidR="00601FAA" w:rsidRPr="00A95D57">
      <w:rPr>
        <w:rFonts w:cs="Arial"/>
        <w:color w:val="000000"/>
        <w:lang w:val="en-US" w:eastAsia="zh-CN"/>
      </w:rPr>
      <w:tab/>
    </w:r>
    <w:r w:rsidR="00756F36"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6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03B3833"/>
    <w:multiLevelType w:val="hybridMultilevel"/>
    <w:tmpl w:val="212C1BEA"/>
    <w:lvl w:ilvl="0" w:tplc="1252365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B82177"/>
    <w:multiLevelType w:val="hybridMultilevel"/>
    <w:tmpl w:val="1F2C3F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4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4EF41AB5"/>
    <w:multiLevelType w:val="multilevel"/>
    <w:tmpl w:val="4EF41AB5"/>
    <w:lvl w:ilvl="0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9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E82B7D"/>
    <w:multiLevelType w:val="multilevel"/>
    <w:tmpl w:val="53E82B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2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6CED1A94"/>
    <w:multiLevelType w:val="multilevel"/>
    <w:tmpl w:val="7BB2C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CF12435"/>
    <w:multiLevelType w:val="hybridMultilevel"/>
    <w:tmpl w:val="71EA77F4"/>
    <w:lvl w:ilvl="0" w:tplc="5560E02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74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D465F8"/>
    <w:multiLevelType w:val="multilevel"/>
    <w:tmpl w:val="73D46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9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1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4" w15:restartNumberingAfterBreak="0">
    <w:nsid w:val="7EFC627B"/>
    <w:multiLevelType w:val="hybridMultilevel"/>
    <w:tmpl w:val="C00E94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2"/>
  </w:num>
  <w:num w:numId="3">
    <w:abstractNumId w:val="37"/>
  </w:num>
  <w:num w:numId="4">
    <w:abstractNumId w:val="83"/>
  </w:num>
  <w:num w:numId="5">
    <w:abstractNumId w:val="73"/>
  </w:num>
  <w:num w:numId="6">
    <w:abstractNumId w:val="58"/>
  </w:num>
  <w:num w:numId="7">
    <w:abstractNumId w:val="75"/>
  </w:num>
  <w:num w:numId="8">
    <w:abstractNumId w:val="63"/>
  </w:num>
  <w:num w:numId="9">
    <w:abstractNumId w:val="23"/>
  </w:num>
  <w:num w:numId="10">
    <w:abstractNumId w:val="27"/>
  </w:num>
  <w:num w:numId="11">
    <w:abstractNumId w:val="1"/>
  </w:num>
  <w:num w:numId="12">
    <w:abstractNumId w:val="74"/>
  </w:num>
  <w:num w:numId="13">
    <w:abstractNumId w:val="40"/>
  </w:num>
  <w:num w:numId="14">
    <w:abstractNumId w:val="15"/>
  </w:num>
  <w:num w:numId="15">
    <w:abstractNumId w:val="45"/>
  </w:num>
  <w:num w:numId="16">
    <w:abstractNumId w:val="13"/>
  </w:num>
  <w:num w:numId="17">
    <w:abstractNumId w:val="8"/>
  </w:num>
  <w:num w:numId="18">
    <w:abstractNumId w:val="16"/>
  </w:num>
  <w:num w:numId="19">
    <w:abstractNumId w:val="65"/>
  </w:num>
  <w:num w:numId="20">
    <w:abstractNumId w:val="33"/>
  </w:num>
  <w:num w:numId="21">
    <w:abstractNumId w:val="49"/>
  </w:num>
  <w:num w:numId="22">
    <w:abstractNumId w:val="70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34"/>
  </w:num>
  <w:num w:numId="26">
    <w:abstractNumId w:val="42"/>
  </w:num>
  <w:num w:numId="27">
    <w:abstractNumId w:val="32"/>
  </w:num>
  <w:num w:numId="28">
    <w:abstractNumId w:val="44"/>
  </w:num>
  <w:num w:numId="29">
    <w:abstractNumId w:val="78"/>
  </w:num>
  <w:num w:numId="30">
    <w:abstractNumId w:val="12"/>
  </w:num>
  <w:num w:numId="31">
    <w:abstractNumId w:val="50"/>
  </w:num>
  <w:num w:numId="32">
    <w:abstractNumId w:val="18"/>
  </w:num>
  <w:num w:numId="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4"/>
  </w:num>
  <w:num w:numId="35">
    <w:abstractNumId w:val="55"/>
  </w:num>
  <w:num w:numId="36">
    <w:abstractNumId w:val="0"/>
  </w:num>
  <w:num w:numId="37">
    <w:abstractNumId w:val="4"/>
  </w:num>
  <w:num w:numId="38">
    <w:abstractNumId w:val="61"/>
  </w:num>
  <w:num w:numId="39">
    <w:abstractNumId w:val="81"/>
  </w:num>
  <w:num w:numId="40">
    <w:abstractNumId w:val="71"/>
  </w:num>
  <w:num w:numId="41">
    <w:abstractNumId w:val="57"/>
  </w:num>
  <w:num w:numId="42">
    <w:abstractNumId w:val="59"/>
  </w:num>
  <w:num w:numId="43">
    <w:abstractNumId w:val="35"/>
  </w:num>
  <w:num w:numId="44">
    <w:abstractNumId w:val="31"/>
  </w:num>
  <w:num w:numId="45">
    <w:abstractNumId w:val="56"/>
  </w:num>
  <w:num w:numId="46">
    <w:abstractNumId w:val="67"/>
  </w:num>
  <w:num w:numId="47">
    <w:abstractNumId w:val="80"/>
  </w:num>
  <w:num w:numId="48">
    <w:abstractNumId w:val="38"/>
  </w:num>
  <w:num w:numId="49">
    <w:abstractNumId w:val="60"/>
  </w:num>
  <w:num w:numId="50">
    <w:abstractNumId w:val="46"/>
  </w:num>
  <w:num w:numId="51">
    <w:abstractNumId w:val="7"/>
  </w:num>
  <w:num w:numId="52">
    <w:abstractNumId w:val="14"/>
  </w:num>
  <w:num w:numId="53">
    <w:abstractNumId w:val="51"/>
  </w:num>
  <w:num w:numId="54">
    <w:abstractNumId w:val="21"/>
  </w:num>
  <w:num w:numId="55">
    <w:abstractNumId w:val="11"/>
  </w:num>
  <w:num w:numId="56">
    <w:abstractNumId w:val="62"/>
  </w:num>
  <w:num w:numId="57">
    <w:abstractNumId w:val="26"/>
  </w:num>
  <w:num w:numId="58">
    <w:abstractNumId w:val="20"/>
  </w:num>
  <w:num w:numId="59">
    <w:abstractNumId w:val="77"/>
  </w:num>
  <w:num w:numId="60">
    <w:abstractNumId w:val="17"/>
  </w:num>
  <w:num w:numId="61">
    <w:abstractNumId w:val="43"/>
  </w:num>
  <w:num w:numId="62">
    <w:abstractNumId w:val="41"/>
  </w:num>
  <w:num w:numId="63">
    <w:abstractNumId w:val="10"/>
  </w:num>
  <w:num w:numId="64">
    <w:abstractNumId w:val="6"/>
  </w:num>
  <w:num w:numId="65">
    <w:abstractNumId w:val="54"/>
  </w:num>
  <w:num w:numId="66">
    <w:abstractNumId w:val="53"/>
  </w:num>
  <w:num w:numId="67">
    <w:abstractNumId w:val="47"/>
  </w:num>
  <w:num w:numId="68">
    <w:abstractNumId w:val="30"/>
  </w:num>
  <w:num w:numId="69">
    <w:abstractNumId w:val="66"/>
  </w:num>
  <w:num w:numId="70">
    <w:abstractNumId w:val="68"/>
  </w:num>
  <w:num w:numId="71">
    <w:abstractNumId w:val="36"/>
  </w:num>
  <w:num w:numId="72">
    <w:abstractNumId w:val="39"/>
  </w:num>
  <w:num w:numId="73">
    <w:abstractNumId w:val="5"/>
  </w:num>
  <w:num w:numId="74">
    <w:abstractNumId w:val="79"/>
  </w:num>
  <w:num w:numId="75">
    <w:abstractNumId w:val="85"/>
  </w:num>
  <w:num w:numId="76">
    <w:abstractNumId w:val="9"/>
  </w:num>
  <w:num w:numId="77">
    <w:abstractNumId w:val="28"/>
  </w:num>
  <w:num w:numId="78">
    <w:abstractNumId w:val="22"/>
  </w:num>
  <w:num w:numId="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9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84"/>
  </w:num>
  <w:num w:numId="84">
    <w:abstractNumId w:val="71"/>
  </w:num>
  <w:num w:numId="85">
    <w:abstractNumId w:val="72"/>
  </w:num>
  <w:num w:numId="86">
    <w:abstractNumId w:val="48"/>
  </w:num>
  <w:num w:numId="87">
    <w:abstractNumId w:val="52"/>
  </w:num>
  <w:num w:numId="88">
    <w:abstractNumId w:val="76"/>
  </w:num>
  <w:num w:numId="89">
    <w:abstractNumId w:val="24"/>
  </w:num>
  <w:num w:numId="90">
    <w:abstractNumId w:val="1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2CD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50050"/>
    <w:rsid w:val="0005035E"/>
    <w:rsid w:val="00050720"/>
    <w:rsid w:val="00051F1F"/>
    <w:rsid w:val="00054865"/>
    <w:rsid w:val="000572DB"/>
    <w:rsid w:val="000579BB"/>
    <w:rsid w:val="00060D8F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07C"/>
    <w:rsid w:val="000875A5"/>
    <w:rsid w:val="00087A80"/>
    <w:rsid w:val="00087DA9"/>
    <w:rsid w:val="000901DA"/>
    <w:rsid w:val="000904BD"/>
    <w:rsid w:val="00090E8A"/>
    <w:rsid w:val="00091F2B"/>
    <w:rsid w:val="00093A55"/>
    <w:rsid w:val="00095495"/>
    <w:rsid w:val="0009797F"/>
    <w:rsid w:val="000A0277"/>
    <w:rsid w:val="000A0652"/>
    <w:rsid w:val="000A2B36"/>
    <w:rsid w:val="000A2F68"/>
    <w:rsid w:val="000A3045"/>
    <w:rsid w:val="000A6173"/>
    <w:rsid w:val="000B05AD"/>
    <w:rsid w:val="000B27EC"/>
    <w:rsid w:val="000B341F"/>
    <w:rsid w:val="000B3446"/>
    <w:rsid w:val="000B34D7"/>
    <w:rsid w:val="000B36D7"/>
    <w:rsid w:val="000B4786"/>
    <w:rsid w:val="000B5882"/>
    <w:rsid w:val="000B5E95"/>
    <w:rsid w:val="000B6F5F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99E"/>
    <w:rsid w:val="000D32C4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548"/>
    <w:rsid w:val="000E6A13"/>
    <w:rsid w:val="000E76F3"/>
    <w:rsid w:val="000F1D2E"/>
    <w:rsid w:val="000F2168"/>
    <w:rsid w:val="000F25E9"/>
    <w:rsid w:val="000F3705"/>
    <w:rsid w:val="000F3951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4019A"/>
    <w:rsid w:val="00140706"/>
    <w:rsid w:val="00140CC7"/>
    <w:rsid w:val="001431FB"/>
    <w:rsid w:val="00143E30"/>
    <w:rsid w:val="0014467B"/>
    <w:rsid w:val="00144A94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5145"/>
    <w:rsid w:val="00155675"/>
    <w:rsid w:val="00155C95"/>
    <w:rsid w:val="00157D5A"/>
    <w:rsid w:val="001602BF"/>
    <w:rsid w:val="0016141E"/>
    <w:rsid w:val="00162187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5FF8"/>
    <w:rsid w:val="00190C7D"/>
    <w:rsid w:val="001919DC"/>
    <w:rsid w:val="00193F01"/>
    <w:rsid w:val="00193F4A"/>
    <w:rsid w:val="00193FEE"/>
    <w:rsid w:val="00195296"/>
    <w:rsid w:val="001958AB"/>
    <w:rsid w:val="001958D1"/>
    <w:rsid w:val="00196591"/>
    <w:rsid w:val="00196EE4"/>
    <w:rsid w:val="0019741C"/>
    <w:rsid w:val="001A12AE"/>
    <w:rsid w:val="001A1F58"/>
    <w:rsid w:val="001A4082"/>
    <w:rsid w:val="001A478C"/>
    <w:rsid w:val="001A4F32"/>
    <w:rsid w:val="001A597D"/>
    <w:rsid w:val="001A69B5"/>
    <w:rsid w:val="001B0BE3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1A9A"/>
    <w:rsid w:val="001E47F1"/>
    <w:rsid w:val="001E58CD"/>
    <w:rsid w:val="001E617A"/>
    <w:rsid w:val="001E63F2"/>
    <w:rsid w:val="001E6FE0"/>
    <w:rsid w:val="001F19CE"/>
    <w:rsid w:val="001F31DA"/>
    <w:rsid w:val="001F46C7"/>
    <w:rsid w:val="001F77DA"/>
    <w:rsid w:val="002005DC"/>
    <w:rsid w:val="0020134D"/>
    <w:rsid w:val="00201B9D"/>
    <w:rsid w:val="002029EE"/>
    <w:rsid w:val="00202D5A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3815"/>
    <w:rsid w:val="00234CEF"/>
    <w:rsid w:val="00234F3D"/>
    <w:rsid w:val="002350B9"/>
    <w:rsid w:val="002355A0"/>
    <w:rsid w:val="0023647C"/>
    <w:rsid w:val="002402C4"/>
    <w:rsid w:val="00240502"/>
    <w:rsid w:val="00241C2A"/>
    <w:rsid w:val="00242152"/>
    <w:rsid w:val="002445C5"/>
    <w:rsid w:val="002446CB"/>
    <w:rsid w:val="00250BAC"/>
    <w:rsid w:val="00250E52"/>
    <w:rsid w:val="002510BC"/>
    <w:rsid w:val="0025114B"/>
    <w:rsid w:val="002515DF"/>
    <w:rsid w:val="0025303F"/>
    <w:rsid w:val="00253829"/>
    <w:rsid w:val="00253A6D"/>
    <w:rsid w:val="00255979"/>
    <w:rsid w:val="00255DD1"/>
    <w:rsid w:val="00256442"/>
    <w:rsid w:val="00256467"/>
    <w:rsid w:val="00256EF4"/>
    <w:rsid w:val="00257216"/>
    <w:rsid w:val="0025733A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0F76"/>
    <w:rsid w:val="002717F7"/>
    <w:rsid w:val="002724ED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8A9"/>
    <w:rsid w:val="00290CF8"/>
    <w:rsid w:val="00290F70"/>
    <w:rsid w:val="00291712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25FC"/>
    <w:rsid w:val="002A3660"/>
    <w:rsid w:val="002A4E51"/>
    <w:rsid w:val="002A560E"/>
    <w:rsid w:val="002A5992"/>
    <w:rsid w:val="002A5A38"/>
    <w:rsid w:val="002A5BA9"/>
    <w:rsid w:val="002B1F7D"/>
    <w:rsid w:val="002B23B5"/>
    <w:rsid w:val="002B381A"/>
    <w:rsid w:val="002B485A"/>
    <w:rsid w:val="002B4DB2"/>
    <w:rsid w:val="002B7174"/>
    <w:rsid w:val="002B7209"/>
    <w:rsid w:val="002B7D45"/>
    <w:rsid w:val="002C0A50"/>
    <w:rsid w:val="002C23DE"/>
    <w:rsid w:val="002C3BB0"/>
    <w:rsid w:val="002C4DD4"/>
    <w:rsid w:val="002C56C3"/>
    <w:rsid w:val="002C5CF6"/>
    <w:rsid w:val="002C6E2F"/>
    <w:rsid w:val="002C6E69"/>
    <w:rsid w:val="002C7D3D"/>
    <w:rsid w:val="002C7DCA"/>
    <w:rsid w:val="002D02E7"/>
    <w:rsid w:val="002D0A98"/>
    <w:rsid w:val="002D0CDC"/>
    <w:rsid w:val="002D0CE4"/>
    <w:rsid w:val="002D1434"/>
    <w:rsid w:val="002D38BB"/>
    <w:rsid w:val="002D3BEB"/>
    <w:rsid w:val="002D501F"/>
    <w:rsid w:val="002D5C5E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30121C"/>
    <w:rsid w:val="003014C2"/>
    <w:rsid w:val="00301F7C"/>
    <w:rsid w:val="0030215B"/>
    <w:rsid w:val="0030381B"/>
    <w:rsid w:val="0030464A"/>
    <w:rsid w:val="00304A95"/>
    <w:rsid w:val="00306811"/>
    <w:rsid w:val="003102C6"/>
    <w:rsid w:val="00311B11"/>
    <w:rsid w:val="003143B9"/>
    <w:rsid w:val="00314F07"/>
    <w:rsid w:val="00315374"/>
    <w:rsid w:val="00315C39"/>
    <w:rsid w:val="0031717B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7E2"/>
    <w:rsid w:val="00352842"/>
    <w:rsid w:val="00353051"/>
    <w:rsid w:val="003559B3"/>
    <w:rsid w:val="00356E55"/>
    <w:rsid w:val="003621BE"/>
    <w:rsid w:val="003632B3"/>
    <w:rsid w:val="00363A2C"/>
    <w:rsid w:val="00364F24"/>
    <w:rsid w:val="00365B1C"/>
    <w:rsid w:val="00365F21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467"/>
    <w:rsid w:val="0038088E"/>
    <w:rsid w:val="00381220"/>
    <w:rsid w:val="00382952"/>
    <w:rsid w:val="00384897"/>
    <w:rsid w:val="00385233"/>
    <w:rsid w:val="00385814"/>
    <w:rsid w:val="0038659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C83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C0086"/>
    <w:rsid w:val="003C0CEA"/>
    <w:rsid w:val="003C124E"/>
    <w:rsid w:val="003C2BBB"/>
    <w:rsid w:val="003C3406"/>
    <w:rsid w:val="003C3753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3CAC"/>
    <w:rsid w:val="003D414F"/>
    <w:rsid w:val="003D43AE"/>
    <w:rsid w:val="003D4955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F05EE"/>
    <w:rsid w:val="003F1D20"/>
    <w:rsid w:val="003F3D31"/>
    <w:rsid w:val="003F3FFD"/>
    <w:rsid w:val="003F4B63"/>
    <w:rsid w:val="003F4F77"/>
    <w:rsid w:val="003F64A9"/>
    <w:rsid w:val="003F6841"/>
    <w:rsid w:val="003F78B3"/>
    <w:rsid w:val="0040068E"/>
    <w:rsid w:val="0040090A"/>
    <w:rsid w:val="00400E80"/>
    <w:rsid w:val="004011FB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1099"/>
    <w:rsid w:val="00413153"/>
    <w:rsid w:val="00413FA9"/>
    <w:rsid w:val="00415A3A"/>
    <w:rsid w:val="004160EF"/>
    <w:rsid w:val="0042037B"/>
    <w:rsid w:val="004216A1"/>
    <w:rsid w:val="00421806"/>
    <w:rsid w:val="00422B0F"/>
    <w:rsid w:val="00422C79"/>
    <w:rsid w:val="00423A39"/>
    <w:rsid w:val="00424023"/>
    <w:rsid w:val="004264DC"/>
    <w:rsid w:val="004265F2"/>
    <w:rsid w:val="00426865"/>
    <w:rsid w:val="00431140"/>
    <w:rsid w:val="00431D41"/>
    <w:rsid w:val="00432AF1"/>
    <w:rsid w:val="00433DF5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2F26"/>
    <w:rsid w:val="004439E0"/>
    <w:rsid w:val="0044412A"/>
    <w:rsid w:val="0044766F"/>
    <w:rsid w:val="00447828"/>
    <w:rsid w:val="00447BAC"/>
    <w:rsid w:val="00450B7E"/>
    <w:rsid w:val="00450B8B"/>
    <w:rsid w:val="00450D04"/>
    <w:rsid w:val="00453C99"/>
    <w:rsid w:val="00454CFD"/>
    <w:rsid w:val="0045699E"/>
    <w:rsid w:val="004615A6"/>
    <w:rsid w:val="00461EE0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67DF0"/>
    <w:rsid w:val="0047077D"/>
    <w:rsid w:val="0047320D"/>
    <w:rsid w:val="00473887"/>
    <w:rsid w:val="00473D79"/>
    <w:rsid w:val="004759BC"/>
    <w:rsid w:val="00475F01"/>
    <w:rsid w:val="0047677E"/>
    <w:rsid w:val="004767F0"/>
    <w:rsid w:val="0047751B"/>
    <w:rsid w:val="00477ABD"/>
    <w:rsid w:val="00480FAB"/>
    <w:rsid w:val="004812D4"/>
    <w:rsid w:val="00481C07"/>
    <w:rsid w:val="00481F96"/>
    <w:rsid w:val="00482702"/>
    <w:rsid w:val="00482A58"/>
    <w:rsid w:val="00482D0E"/>
    <w:rsid w:val="00482E99"/>
    <w:rsid w:val="00483257"/>
    <w:rsid w:val="00483A5C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76F"/>
    <w:rsid w:val="004B7A6A"/>
    <w:rsid w:val="004B7BD8"/>
    <w:rsid w:val="004C023D"/>
    <w:rsid w:val="004C044F"/>
    <w:rsid w:val="004C0ADF"/>
    <w:rsid w:val="004C13F4"/>
    <w:rsid w:val="004C23C5"/>
    <w:rsid w:val="004C24FC"/>
    <w:rsid w:val="004C37F9"/>
    <w:rsid w:val="004C3DEB"/>
    <w:rsid w:val="004C3FE3"/>
    <w:rsid w:val="004C43CF"/>
    <w:rsid w:val="004C4DED"/>
    <w:rsid w:val="004D0616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11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4328"/>
    <w:rsid w:val="004F519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3F94"/>
    <w:rsid w:val="00514499"/>
    <w:rsid w:val="00515B25"/>
    <w:rsid w:val="00516468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C09"/>
    <w:rsid w:val="005332A3"/>
    <w:rsid w:val="005334CE"/>
    <w:rsid w:val="00533AD3"/>
    <w:rsid w:val="00534BD2"/>
    <w:rsid w:val="00535DEF"/>
    <w:rsid w:val="005360D6"/>
    <w:rsid w:val="00537131"/>
    <w:rsid w:val="00540D53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5929"/>
    <w:rsid w:val="00557E36"/>
    <w:rsid w:val="0056166F"/>
    <w:rsid w:val="00562043"/>
    <w:rsid w:val="005637FD"/>
    <w:rsid w:val="00564B3E"/>
    <w:rsid w:val="00565509"/>
    <w:rsid w:val="00565EBC"/>
    <w:rsid w:val="005666BE"/>
    <w:rsid w:val="00566705"/>
    <w:rsid w:val="00567F3E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051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E2D"/>
    <w:rsid w:val="005B3F17"/>
    <w:rsid w:val="005B61BB"/>
    <w:rsid w:val="005B63C4"/>
    <w:rsid w:val="005B6F3D"/>
    <w:rsid w:val="005B7F9D"/>
    <w:rsid w:val="005C0051"/>
    <w:rsid w:val="005C386C"/>
    <w:rsid w:val="005C4BE4"/>
    <w:rsid w:val="005D0D67"/>
    <w:rsid w:val="005D1E61"/>
    <w:rsid w:val="005D2DB7"/>
    <w:rsid w:val="005D36CC"/>
    <w:rsid w:val="005D4611"/>
    <w:rsid w:val="005D4D4C"/>
    <w:rsid w:val="005D5D02"/>
    <w:rsid w:val="005E1495"/>
    <w:rsid w:val="005E3010"/>
    <w:rsid w:val="005E3090"/>
    <w:rsid w:val="005E3B63"/>
    <w:rsid w:val="005E3BAA"/>
    <w:rsid w:val="005E42B7"/>
    <w:rsid w:val="005E4C33"/>
    <w:rsid w:val="005E4EBD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79E"/>
    <w:rsid w:val="0060093E"/>
    <w:rsid w:val="00600BD2"/>
    <w:rsid w:val="00601347"/>
    <w:rsid w:val="00601676"/>
    <w:rsid w:val="00601FAA"/>
    <w:rsid w:val="00602DF3"/>
    <w:rsid w:val="0060347E"/>
    <w:rsid w:val="00603703"/>
    <w:rsid w:val="00605C1C"/>
    <w:rsid w:val="006108BA"/>
    <w:rsid w:val="00610A82"/>
    <w:rsid w:val="00611D68"/>
    <w:rsid w:val="0061352A"/>
    <w:rsid w:val="00613814"/>
    <w:rsid w:val="0061435F"/>
    <w:rsid w:val="006149DC"/>
    <w:rsid w:val="00615C93"/>
    <w:rsid w:val="0061748C"/>
    <w:rsid w:val="00617F50"/>
    <w:rsid w:val="0062143B"/>
    <w:rsid w:val="00622940"/>
    <w:rsid w:val="00622E4A"/>
    <w:rsid w:val="00623561"/>
    <w:rsid w:val="00623E75"/>
    <w:rsid w:val="006242A3"/>
    <w:rsid w:val="006248C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5794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0C02"/>
    <w:rsid w:val="006614D6"/>
    <w:rsid w:val="0066330F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38AD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49CF"/>
    <w:rsid w:val="00685718"/>
    <w:rsid w:val="00685E71"/>
    <w:rsid w:val="006868C3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5776"/>
    <w:rsid w:val="006964D3"/>
    <w:rsid w:val="0069666C"/>
    <w:rsid w:val="0069735B"/>
    <w:rsid w:val="006A03CE"/>
    <w:rsid w:val="006A048A"/>
    <w:rsid w:val="006A0D8F"/>
    <w:rsid w:val="006A0F74"/>
    <w:rsid w:val="006A1F10"/>
    <w:rsid w:val="006A26E0"/>
    <w:rsid w:val="006A3888"/>
    <w:rsid w:val="006A49B1"/>
    <w:rsid w:val="006A71D4"/>
    <w:rsid w:val="006A7BD8"/>
    <w:rsid w:val="006B03F4"/>
    <w:rsid w:val="006B1D11"/>
    <w:rsid w:val="006B2364"/>
    <w:rsid w:val="006B302E"/>
    <w:rsid w:val="006B476B"/>
    <w:rsid w:val="006B60D3"/>
    <w:rsid w:val="006B7E66"/>
    <w:rsid w:val="006C05E0"/>
    <w:rsid w:val="006C112F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D7D06"/>
    <w:rsid w:val="006E1891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D1"/>
    <w:rsid w:val="00702780"/>
    <w:rsid w:val="00704661"/>
    <w:rsid w:val="00705212"/>
    <w:rsid w:val="00705519"/>
    <w:rsid w:val="00705544"/>
    <w:rsid w:val="00705C45"/>
    <w:rsid w:val="0070607A"/>
    <w:rsid w:val="00706B1C"/>
    <w:rsid w:val="00707569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496"/>
    <w:rsid w:val="007605C0"/>
    <w:rsid w:val="0076115C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1BC"/>
    <w:rsid w:val="00774C27"/>
    <w:rsid w:val="00774DFD"/>
    <w:rsid w:val="00775421"/>
    <w:rsid w:val="00775DCD"/>
    <w:rsid w:val="0077680E"/>
    <w:rsid w:val="00780124"/>
    <w:rsid w:val="00782089"/>
    <w:rsid w:val="00782715"/>
    <w:rsid w:val="0078666E"/>
    <w:rsid w:val="007873ED"/>
    <w:rsid w:val="007876B2"/>
    <w:rsid w:val="00787B98"/>
    <w:rsid w:val="00790984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C6E"/>
    <w:rsid w:val="007A77C8"/>
    <w:rsid w:val="007B0B0B"/>
    <w:rsid w:val="007B0E2D"/>
    <w:rsid w:val="007B0EB6"/>
    <w:rsid w:val="007B2845"/>
    <w:rsid w:val="007B2E1F"/>
    <w:rsid w:val="007B3706"/>
    <w:rsid w:val="007B3A32"/>
    <w:rsid w:val="007B4334"/>
    <w:rsid w:val="007B4483"/>
    <w:rsid w:val="007B4618"/>
    <w:rsid w:val="007B578D"/>
    <w:rsid w:val="007B7B1B"/>
    <w:rsid w:val="007C0C01"/>
    <w:rsid w:val="007C1249"/>
    <w:rsid w:val="007C1554"/>
    <w:rsid w:val="007C2ACB"/>
    <w:rsid w:val="007C3E58"/>
    <w:rsid w:val="007C522B"/>
    <w:rsid w:val="007C55DF"/>
    <w:rsid w:val="007C64ED"/>
    <w:rsid w:val="007D09DB"/>
    <w:rsid w:val="007D1436"/>
    <w:rsid w:val="007D16B2"/>
    <w:rsid w:val="007D19E8"/>
    <w:rsid w:val="007D288A"/>
    <w:rsid w:val="007D2DE9"/>
    <w:rsid w:val="007D4146"/>
    <w:rsid w:val="007D4A02"/>
    <w:rsid w:val="007D67AB"/>
    <w:rsid w:val="007D7225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AAA"/>
    <w:rsid w:val="00802DF9"/>
    <w:rsid w:val="00803D48"/>
    <w:rsid w:val="00804D56"/>
    <w:rsid w:val="008051C4"/>
    <w:rsid w:val="0080581C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9B1"/>
    <w:rsid w:val="00816192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A00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5AF7"/>
    <w:rsid w:val="00846277"/>
    <w:rsid w:val="008468EB"/>
    <w:rsid w:val="00846BDF"/>
    <w:rsid w:val="00847EBE"/>
    <w:rsid w:val="0085283C"/>
    <w:rsid w:val="00852A12"/>
    <w:rsid w:val="00855500"/>
    <w:rsid w:val="00856EB9"/>
    <w:rsid w:val="00857DB2"/>
    <w:rsid w:val="00857E27"/>
    <w:rsid w:val="008607DC"/>
    <w:rsid w:val="00860AD1"/>
    <w:rsid w:val="00862415"/>
    <w:rsid w:val="00862702"/>
    <w:rsid w:val="00862C86"/>
    <w:rsid w:val="0086371F"/>
    <w:rsid w:val="00864DEF"/>
    <w:rsid w:val="008671EF"/>
    <w:rsid w:val="0086727F"/>
    <w:rsid w:val="0087117F"/>
    <w:rsid w:val="008712E1"/>
    <w:rsid w:val="00872842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2AE4"/>
    <w:rsid w:val="0089323A"/>
    <w:rsid w:val="008937ED"/>
    <w:rsid w:val="00894B1E"/>
    <w:rsid w:val="00896D07"/>
    <w:rsid w:val="00896E88"/>
    <w:rsid w:val="008970F6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0B2B"/>
    <w:rsid w:val="008C1B6B"/>
    <w:rsid w:val="008C201B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E0875"/>
    <w:rsid w:val="008E1E71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6CC1"/>
    <w:rsid w:val="0090799A"/>
    <w:rsid w:val="00907BA5"/>
    <w:rsid w:val="00910311"/>
    <w:rsid w:val="00910C85"/>
    <w:rsid w:val="00910F4A"/>
    <w:rsid w:val="00912492"/>
    <w:rsid w:val="00912978"/>
    <w:rsid w:val="00912AF6"/>
    <w:rsid w:val="00913409"/>
    <w:rsid w:val="00913A38"/>
    <w:rsid w:val="00915D14"/>
    <w:rsid w:val="0091608F"/>
    <w:rsid w:val="00916448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62C0"/>
    <w:rsid w:val="009365A7"/>
    <w:rsid w:val="00936709"/>
    <w:rsid w:val="009378AB"/>
    <w:rsid w:val="009379B9"/>
    <w:rsid w:val="009400A1"/>
    <w:rsid w:val="009411CA"/>
    <w:rsid w:val="0094271E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22A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240A"/>
    <w:rsid w:val="009625CD"/>
    <w:rsid w:val="00962CB2"/>
    <w:rsid w:val="00963779"/>
    <w:rsid w:val="00964CE8"/>
    <w:rsid w:val="0097178E"/>
    <w:rsid w:val="00971797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B59"/>
    <w:rsid w:val="009858A6"/>
    <w:rsid w:val="00985BDB"/>
    <w:rsid w:val="00987814"/>
    <w:rsid w:val="0099007F"/>
    <w:rsid w:val="009905C3"/>
    <w:rsid w:val="00990838"/>
    <w:rsid w:val="00991C2E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6012"/>
    <w:rsid w:val="009A7432"/>
    <w:rsid w:val="009A7719"/>
    <w:rsid w:val="009A7FFC"/>
    <w:rsid w:val="009B0A6C"/>
    <w:rsid w:val="009B1283"/>
    <w:rsid w:val="009B2883"/>
    <w:rsid w:val="009B3109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59B1"/>
    <w:rsid w:val="009C6B56"/>
    <w:rsid w:val="009D1003"/>
    <w:rsid w:val="009D2F40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36D8"/>
    <w:rsid w:val="009E44D4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28E1"/>
    <w:rsid w:val="009F328E"/>
    <w:rsid w:val="009F3627"/>
    <w:rsid w:val="009F48D9"/>
    <w:rsid w:val="009F49C1"/>
    <w:rsid w:val="009F5FBC"/>
    <w:rsid w:val="009F70D8"/>
    <w:rsid w:val="009F73A8"/>
    <w:rsid w:val="00A00A92"/>
    <w:rsid w:val="00A00CCE"/>
    <w:rsid w:val="00A01135"/>
    <w:rsid w:val="00A0397A"/>
    <w:rsid w:val="00A04F36"/>
    <w:rsid w:val="00A0521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4255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257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49AC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B8D"/>
    <w:rsid w:val="00A6535B"/>
    <w:rsid w:val="00A6625E"/>
    <w:rsid w:val="00A67E3F"/>
    <w:rsid w:val="00A67FBA"/>
    <w:rsid w:val="00A72418"/>
    <w:rsid w:val="00A72CF0"/>
    <w:rsid w:val="00A7349D"/>
    <w:rsid w:val="00A73E1B"/>
    <w:rsid w:val="00A752BF"/>
    <w:rsid w:val="00A75B1E"/>
    <w:rsid w:val="00A75E25"/>
    <w:rsid w:val="00A80365"/>
    <w:rsid w:val="00A808A1"/>
    <w:rsid w:val="00A81AA7"/>
    <w:rsid w:val="00A8315D"/>
    <w:rsid w:val="00A83985"/>
    <w:rsid w:val="00A84573"/>
    <w:rsid w:val="00A8466B"/>
    <w:rsid w:val="00A84D2D"/>
    <w:rsid w:val="00A84FD0"/>
    <w:rsid w:val="00A85327"/>
    <w:rsid w:val="00A862D2"/>
    <w:rsid w:val="00A87E3E"/>
    <w:rsid w:val="00A87F74"/>
    <w:rsid w:val="00A917EC"/>
    <w:rsid w:val="00A92E96"/>
    <w:rsid w:val="00A932A1"/>
    <w:rsid w:val="00A95B37"/>
    <w:rsid w:val="00A95B6B"/>
    <w:rsid w:val="00A95D57"/>
    <w:rsid w:val="00A96717"/>
    <w:rsid w:val="00A97516"/>
    <w:rsid w:val="00AA092F"/>
    <w:rsid w:val="00AA0A1F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3A3D"/>
    <w:rsid w:val="00AC3A57"/>
    <w:rsid w:val="00AC3B5F"/>
    <w:rsid w:val="00AC43BB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BA8"/>
    <w:rsid w:val="00AE4E9A"/>
    <w:rsid w:val="00AE5B77"/>
    <w:rsid w:val="00AE693B"/>
    <w:rsid w:val="00AE7E54"/>
    <w:rsid w:val="00AF0ABF"/>
    <w:rsid w:val="00AF0E23"/>
    <w:rsid w:val="00AF2613"/>
    <w:rsid w:val="00AF2838"/>
    <w:rsid w:val="00AF3484"/>
    <w:rsid w:val="00AF365F"/>
    <w:rsid w:val="00AF4963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9DB"/>
    <w:rsid w:val="00B06FEF"/>
    <w:rsid w:val="00B074E8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442"/>
    <w:rsid w:val="00B3167C"/>
    <w:rsid w:val="00B3557D"/>
    <w:rsid w:val="00B358B9"/>
    <w:rsid w:val="00B36762"/>
    <w:rsid w:val="00B37095"/>
    <w:rsid w:val="00B372D9"/>
    <w:rsid w:val="00B37D0A"/>
    <w:rsid w:val="00B4140E"/>
    <w:rsid w:val="00B42AFD"/>
    <w:rsid w:val="00B42B58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5FEE"/>
    <w:rsid w:val="00B56126"/>
    <w:rsid w:val="00B564AD"/>
    <w:rsid w:val="00B56DF2"/>
    <w:rsid w:val="00B573C6"/>
    <w:rsid w:val="00B57423"/>
    <w:rsid w:val="00B57584"/>
    <w:rsid w:val="00B630FC"/>
    <w:rsid w:val="00B63BF5"/>
    <w:rsid w:val="00B643E0"/>
    <w:rsid w:val="00B646F6"/>
    <w:rsid w:val="00B66F8B"/>
    <w:rsid w:val="00B674BB"/>
    <w:rsid w:val="00B678C8"/>
    <w:rsid w:val="00B70F08"/>
    <w:rsid w:val="00B7131B"/>
    <w:rsid w:val="00B728DA"/>
    <w:rsid w:val="00B73C33"/>
    <w:rsid w:val="00B74BD1"/>
    <w:rsid w:val="00B75CE5"/>
    <w:rsid w:val="00B75FCF"/>
    <w:rsid w:val="00B764AC"/>
    <w:rsid w:val="00B76800"/>
    <w:rsid w:val="00B76DF8"/>
    <w:rsid w:val="00B779B0"/>
    <w:rsid w:val="00B80581"/>
    <w:rsid w:val="00B80F7C"/>
    <w:rsid w:val="00B82837"/>
    <w:rsid w:val="00B82C26"/>
    <w:rsid w:val="00B82CDD"/>
    <w:rsid w:val="00B83B1F"/>
    <w:rsid w:val="00B84A74"/>
    <w:rsid w:val="00B84D57"/>
    <w:rsid w:val="00B85640"/>
    <w:rsid w:val="00B8659C"/>
    <w:rsid w:val="00B90DE8"/>
    <w:rsid w:val="00B91D58"/>
    <w:rsid w:val="00B92308"/>
    <w:rsid w:val="00B92CEC"/>
    <w:rsid w:val="00B92D6B"/>
    <w:rsid w:val="00B93BD1"/>
    <w:rsid w:val="00B94160"/>
    <w:rsid w:val="00B94749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C38A3"/>
    <w:rsid w:val="00BC3D8B"/>
    <w:rsid w:val="00BC5005"/>
    <w:rsid w:val="00BC620D"/>
    <w:rsid w:val="00BC798C"/>
    <w:rsid w:val="00BC7B96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0BAD"/>
    <w:rsid w:val="00BE1B48"/>
    <w:rsid w:val="00BE23B4"/>
    <w:rsid w:val="00BE289F"/>
    <w:rsid w:val="00BE3A3D"/>
    <w:rsid w:val="00BE3C7A"/>
    <w:rsid w:val="00BE432C"/>
    <w:rsid w:val="00BE49FD"/>
    <w:rsid w:val="00BE4E89"/>
    <w:rsid w:val="00BE5E67"/>
    <w:rsid w:val="00BE6DFC"/>
    <w:rsid w:val="00BE6FA9"/>
    <w:rsid w:val="00BF09F8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70B0"/>
    <w:rsid w:val="00C1793F"/>
    <w:rsid w:val="00C208C4"/>
    <w:rsid w:val="00C23018"/>
    <w:rsid w:val="00C2334E"/>
    <w:rsid w:val="00C23583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214"/>
    <w:rsid w:val="00C55932"/>
    <w:rsid w:val="00C560D9"/>
    <w:rsid w:val="00C56CBA"/>
    <w:rsid w:val="00C56D1B"/>
    <w:rsid w:val="00C571F2"/>
    <w:rsid w:val="00C576E8"/>
    <w:rsid w:val="00C6061B"/>
    <w:rsid w:val="00C61C09"/>
    <w:rsid w:val="00C6262D"/>
    <w:rsid w:val="00C638BB"/>
    <w:rsid w:val="00C64C0F"/>
    <w:rsid w:val="00C64D39"/>
    <w:rsid w:val="00C65901"/>
    <w:rsid w:val="00C65EDC"/>
    <w:rsid w:val="00C661FA"/>
    <w:rsid w:val="00C66B8A"/>
    <w:rsid w:val="00C70EA3"/>
    <w:rsid w:val="00C71677"/>
    <w:rsid w:val="00C72BE1"/>
    <w:rsid w:val="00C73BED"/>
    <w:rsid w:val="00C73EC9"/>
    <w:rsid w:val="00C74CA8"/>
    <w:rsid w:val="00C758A3"/>
    <w:rsid w:val="00C75CFE"/>
    <w:rsid w:val="00C761EB"/>
    <w:rsid w:val="00C765C7"/>
    <w:rsid w:val="00C77D0C"/>
    <w:rsid w:val="00C80282"/>
    <w:rsid w:val="00C8292C"/>
    <w:rsid w:val="00C83BE3"/>
    <w:rsid w:val="00C848A1"/>
    <w:rsid w:val="00C8512D"/>
    <w:rsid w:val="00C86FD7"/>
    <w:rsid w:val="00C87503"/>
    <w:rsid w:val="00C9039C"/>
    <w:rsid w:val="00C9103D"/>
    <w:rsid w:val="00C91B4D"/>
    <w:rsid w:val="00C92A3A"/>
    <w:rsid w:val="00C9336E"/>
    <w:rsid w:val="00C9537C"/>
    <w:rsid w:val="00C960D4"/>
    <w:rsid w:val="00C967C8"/>
    <w:rsid w:val="00C96C8F"/>
    <w:rsid w:val="00CA0FA4"/>
    <w:rsid w:val="00CA1094"/>
    <w:rsid w:val="00CA1172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A730B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2687"/>
    <w:rsid w:val="00CD4518"/>
    <w:rsid w:val="00CD4A5D"/>
    <w:rsid w:val="00CD54F1"/>
    <w:rsid w:val="00CD5C2B"/>
    <w:rsid w:val="00CD65F8"/>
    <w:rsid w:val="00CD6B60"/>
    <w:rsid w:val="00CD7441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9AC"/>
    <w:rsid w:val="00CF4978"/>
    <w:rsid w:val="00CF55C5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60D4"/>
    <w:rsid w:val="00D26379"/>
    <w:rsid w:val="00D26D67"/>
    <w:rsid w:val="00D275FD"/>
    <w:rsid w:val="00D27A73"/>
    <w:rsid w:val="00D27FE4"/>
    <w:rsid w:val="00D32030"/>
    <w:rsid w:val="00D33ACC"/>
    <w:rsid w:val="00D341B8"/>
    <w:rsid w:val="00D347C7"/>
    <w:rsid w:val="00D349E3"/>
    <w:rsid w:val="00D35AE4"/>
    <w:rsid w:val="00D36F1E"/>
    <w:rsid w:val="00D37AB7"/>
    <w:rsid w:val="00D400BE"/>
    <w:rsid w:val="00D400CD"/>
    <w:rsid w:val="00D40C51"/>
    <w:rsid w:val="00D4285C"/>
    <w:rsid w:val="00D42CC7"/>
    <w:rsid w:val="00D43A44"/>
    <w:rsid w:val="00D44211"/>
    <w:rsid w:val="00D46289"/>
    <w:rsid w:val="00D46A70"/>
    <w:rsid w:val="00D5200E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2FEA"/>
    <w:rsid w:val="00D6437C"/>
    <w:rsid w:val="00D64BBE"/>
    <w:rsid w:val="00D65F79"/>
    <w:rsid w:val="00D6656F"/>
    <w:rsid w:val="00D7067F"/>
    <w:rsid w:val="00D729EE"/>
    <w:rsid w:val="00D72C3F"/>
    <w:rsid w:val="00D73A30"/>
    <w:rsid w:val="00D74916"/>
    <w:rsid w:val="00D74FD7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35F"/>
    <w:rsid w:val="00D905FF"/>
    <w:rsid w:val="00D909A8"/>
    <w:rsid w:val="00D91903"/>
    <w:rsid w:val="00D940AA"/>
    <w:rsid w:val="00D944A8"/>
    <w:rsid w:val="00D945C8"/>
    <w:rsid w:val="00D946CF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A7893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08F4"/>
    <w:rsid w:val="00DE1E05"/>
    <w:rsid w:val="00DE1E96"/>
    <w:rsid w:val="00DE1F9F"/>
    <w:rsid w:val="00DE25FA"/>
    <w:rsid w:val="00DE3ED1"/>
    <w:rsid w:val="00DE4BCD"/>
    <w:rsid w:val="00DE5315"/>
    <w:rsid w:val="00DE5A63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F3F"/>
    <w:rsid w:val="00DF7209"/>
    <w:rsid w:val="00DF7AC2"/>
    <w:rsid w:val="00DF7CAE"/>
    <w:rsid w:val="00E015BB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100FC"/>
    <w:rsid w:val="00E103FC"/>
    <w:rsid w:val="00E1087A"/>
    <w:rsid w:val="00E11902"/>
    <w:rsid w:val="00E13C89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77F5"/>
    <w:rsid w:val="00E47AB0"/>
    <w:rsid w:val="00E502BD"/>
    <w:rsid w:val="00E502DB"/>
    <w:rsid w:val="00E50B33"/>
    <w:rsid w:val="00E50B71"/>
    <w:rsid w:val="00E50BCE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619"/>
    <w:rsid w:val="00E64ACA"/>
    <w:rsid w:val="00E65504"/>
    <w:rsid w:val="00E655B3"/>
    <w:rsid w:val="00E6562E"/>
    <w:rsid w:val="00E668CA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34B8"/>
    <w:rsid w:val="00EA509D"/>
    <w:rsid w:val="00EA510E"/>
    <w:rsid w:val="00EA58DE"/>
    <w:rsid w:val="00EA75EB"/>
    <w:rsid w:val="00EB2FA3"/>
    <w:rsid w:val="00EB612B"/>
    <w:rsid w:val="00EB64A7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811"/>
    <w:rsid w:val="00EE40F0"/>
    <w:rsid w:val="00EE5E01"/>
    <w:rsid w:val="00EE5EFA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11F2"/>
    <w:rsid w:val="00F023DB"/>
    <w:rsid w:val="00F02F91"/>
    <w:rsid w:val="00F030F1"/>
    <w:rsid w:val="00F044CD"/>
    <w:rsid w:val="00F04C30"/>
    <w:rsid w:val="00F05E5D"/>
    <w:rsid w:val="00F07410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6D5B"/>
    <w:rsid w:val="00F17069"/>
    <w:rsid w:val="00F17680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7E9F"/>
    <w:rsid w:val="00F308FF"/>
    <w:rsid w:val="00F311A5"/>
    <w:rsid w:val="00F32210"/>
    <w:rsid w:val="00F32EC6"/>
    <w:rsid w:val="00F335FB"/>
    <w:rsid w:val="00F33B13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57383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50B"/>
    <w:rsid w:val="00F734CF"/>
    <w:rsid w:val="00F737FF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231F"/>
    <w:rsid w:val="00F82630"/>
    <w:rsid w:val="00F83DAD"/>
    <w:rsid w:val="00F861E3"/>
    <w:rsid w:val="00F86227"/>
    <w:rsid w:val="00F86E3D"/>
    <w:rsid w:val="00F86FFB"/>
    <w:rsid w:val="00F905F6"/>
    <w:rsid w:val="00F912BB"/>
    <w:rsid w:val="00F924C6"/>
    <w:rsid w:val="00F93B23"/>
    <w:rsid w:val="00F94EFF"/>
    <w:rsid w:val="00F953B7"/>
    <w:rsid w:val="00F95C77"/>
    <w:rsid w:val="00FA186D"/>
    <w:rsid w:val="00FA1F3D"/>
    <w:rsid w:val="00FA25BB"/>
    <w:rsid w:val="00FA37B1"/>
    <w:rsid w:val="00FA3ADA"/>
    <w:rsid w:val="00FA3F54"/>
    <w:rsid w:val="00FA45E1"/>
    <w:rsid w:val="00FA4FBE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6CF3"/>
    <w:rsid w:val="00FC0D48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BD0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345E"/>
    <w:rsid w:val="00FD379C"/>
    <w:rsid w:val="00FD3E98"/>
    <w:rsid w:val="00FD3EF6"/>
    <w:rsid w:val="00FD4282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A82"/>
    <w:rsid w:val="00FF198F"/>
    <w:rsid w:val="00FF1AC2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E315A2B"/>
  <w15:chartTrackingRefBased/>
  <w15:docId w15:val="{0ED090A1-7CF6-4553-8710-E0EB33BA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header" w:qFormat="1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1FAA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1E6FE0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1E6FE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395475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48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48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eastAsia="MS Gothic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48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48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paragraph" w:customStyle="1" w:styleId="ToRheading">
    <w:name w:val="ToR heading"/>
    <w:basedOn w:val="Normal"/>
    <w:qFormat/>
    <w:rsid w:val="006738AD"/>
    <w:pPr>
      <w:keepNext/>
      <w:spacing w:before="240"/>
      <w:jc w:val="both"/>
      <w:outlineLvl w:val="0"/>
    </w:pPr>
    <w:rPr>
      <w:rFonts w:cs="Arial"/>
      <w:b/>
      <w:bCs/>
      <w:sz w:val="24"/>
      <w:u w:val="single"/>
    </w:rPr>
  </w:style>
  <w:style w:type="paragraph" w:customStyle="1" w:styleId="ToRAppendix">
    <w:name w:val="ToR Appendix"/>
    <w:basedOn w:val="Normal"/>
    <w:link w:val="ToRAppendixChar"/>
    <w:qFormat/>
    <w:rsid w:val="006738AD"/>
    <w:pPr>
      <w:spacing w:afterLines="120"/>
      <w:ind w:left="17"/>
      <w:jc w:val="center"/>
      <w:outlineLvl w:val="0"/>
    </w:pPr>
    <w:rPr>
      <w:rFonts w:cs="Arial"/>
      <w:b/>
      <w:bCs/>
      <w:sz w:val="22"/>
      <w:szCs w:val="22"/>
      <w:lang w:val="en-US"/>
    </w:rPr>
  </w:style>
  <w:style w:type="character" w:customStyle="1" w:styleId="ToRAppendixChar">
    <w:name w:val="ToR Appendix Char"/>
    <w:link w:val="ToRAppendix"/>
    <w:qFormat/>
    <w:rsid w:val="006738AD"/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2726F2-853D-4CBD-BC81-3DFA1462D5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47060-CD3E-4877-8F5E-E081972A14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681C8-3670-4B00-99EB-59ED69218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C089EC-07E9-481C-B2CD-966AFEAD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EVS-7a Processing Test plan for Qualification Phase</vt:lpstr>
      <vt:lpstr>EVS-7a Processing Test plan for Qualification Phase</vt:lpstr>
      <vt:lpstr>EVS-7a Processing Test plan for Qualification Phase</vt:lpstr>
    </vt:vector>
  </TitlesOfParts>
  <Company>Ericsson AB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EVS-7a Processing Test plan for Qualification Phase</dc:title>
  <dc:subject/>
  <dc:creator>Yusuke Hiwasaki;Markus Schnell</dc:creator>
  <cp:keywords/>
  <cp:lastModifiedBy>Dolby-Author</cp:lastModifiedBy>
  <cp:revision>3</cp:revision>
  <cp:lastPrinted>2008-03-17T15:30:00Z</cp:lastPrinted>
  <dcterms:created xsi:type="dcterms:W3CDTF">2022-05-05T12:12:00Z</dcterms:created>
  <dcterms:modified xsi:type="dcterms:W3CDTF">2022-05-05T12:13:00Z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